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194FA" w14:textId="40A378C6" w:rsidR="00BA00AB" w:rsidRDefault="00894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URCHENHAD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fl.1483-4)</w:t>
      </w:r>
    </w:p>
    <w:p w14:paraId="5A5D293B" w14:textId="5B618C15" w:rsidR="008947AA" w:rsidRDefault="00894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4847EA9A" w14:textId="0A000225" w:rsidR="008947AA" w:rsidRDefault="00894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F0402" w14:textId="01298DE8" w:rsidR="008947AA" w:rsidRDefault="00894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6D25A" w14:textId="0A46A581" w:rsidR="008947AA" w:rsidRDefault="008947AA" w:rsidP="008947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1483-4</w:t>
      </w:r>
      <w:r>
        <w:rPr>
          <w:rFonts w:ascii="Times New Roman" w:hAnsi="Times New Roman" w:cs="Times New Roman"/>
          <w:sz w:val="24"/>
          <w:szCs w:val="24"/>
        </w:rPr>
        <w:tab/>
        <w:t>He occurs in the Burgess’ Rolls.</w:t>
      </w:r>
    </w:p>
    <w:p w14:paraId="17E09BF7" w14:textId="77777777" w:rsidR="008947AA" w:rsidRDefault="008947AA" w:rsidP="008947A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1ECC2155" w14:textId="77777777" w:rsidR="008947AA" w:rsidRDefault="008947AA" w:rsidP="008947A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p.225)</w:t>
      </w:r>
    </w:p>
    <w:p w14:paraId="0C26C56B" w14:textId="77777777" w:rsidR="008947AA" w:rsidRDefault="008947AA" w:rsidP="008947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6D3C34" w14:textId="77777777" w:rsidR="008947AA" w:rsidRDefault="008947AA" w:rsidP="008947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AB6B55" w14:textId="77777777" w:rsidR="008947AA" w:rsidRPr="001A742D" w:rsidRDefault="008947AA" w:rsidP="008947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295935AD" w14:textId="124190EC" w:rsidR="008947AA" w:rsidRPr="008947AA" w:rsidRDefault="00894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947AA" w:rsidRPr="008947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AF3EE" w14:textId="77777777" w:rsidR="008947AA" w:rsidRDefault="008947AA" w:rsidP="009139A6">
      <w:r>
        <w:separator/>
      </w:r>
    </w:p>
  </w:endnote>
  <w:endnote w:type="continuationSeparator" w:id="0">
    <w:p w14:paraId="0A32E5B7" w14:textId="77777777" w:rsidR="008947AA" w:rsidRDefault="008947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E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57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42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231E" w14:textId="77777777" w:rsidR="008947AA" w:rsidRDefault="008947AA" w:rsidP="009139A6">
      <w:r>
        <w:separator/>
      </w:r>
    </w:p>
  </w:footnote>
  <w:footnote w:type="continuationSeparator" w:id="0">
    <w:p w14:paraId="7A375F89" w14:textId="77777777" w:rsidR="008947AA" w:rsidRDefault="008947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408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F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E9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7AA"/>
    <w:rsid w:val="000666E0"/>
    <w:rsid w:val="002510B7"/>
    <w:rsid w:val="005C130B"/>
    <w:rsid w:val="00826F5C"/>
    <w:rsid w:val="008947A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311F7"/>
  <w15:chartTrackingRefBased/>
  <w15:docId w15:val="{3096ECAF-5FFC-4139-96EB-CC543016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2022-01-06T19:10:00Z</dcterms:created>
  <dcterms:modified xsi:type="dcterms:W3CDTF">2022-01-06T19:12:00Z</dcterms:modified>
</cp:coreProperties>
</file>